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6C4" w:rsidRDefault="002C16C4" w:rsidP="002C16C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Ralph FORNES</w:t>
      </w:r>
      <w:r>
        <w:rPr>
          <w:rFonts w:ascii="Times New Roman" w:hAnsi="Arial Unicode MS"/>
        </w:rPr>
        <w:t xml:space="preserve">       (d.1471-2)</w:t>
      </w:r>
    </w:p>
    <w:p w:rsidR="002C16C4" w:rsidRDefault="002C16C4" w:rsidP="002C16C4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Halifax. </w:t>
      </w:r>
    </w:p>
    <w:p w:rsidR="002C16C4" w:rsidRDefault="002C16C4" w:rsidP="002C16C4">
      <w:pPr>
        <w:pStyle w:val="Body1"/>
        <w:rPr>
          <w:rFonts w:ascii="Times New Roman" w:hAnsi="Times New Roman"/>
        </w:rPr>
      </w:pPr>
    </w:p>
    <w:p w:rsidR="002C16C4" w:rsidRDefault="002C16C4" w:rsidP="002C16C4">
      <w:pPr>
        <w:pStyle w:val="Body1"/>
        <w:rPr>
          <w:rFonts w:ascii="Times New Roman" w:hAnsi="Times New Roman"/>
        </w:rPr>
      </w:pPr>
    </w:p>
    <w:p w:rsidR="002C16C4" w:rsidRDefault="002C16C4" w:rsidP="002C16C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2 Feb.1471    He made his Will.  (W.Y.R.p.64)</w:t>
      </w:r>
    </w:p>
    <w:p w:rsidR="002C16C4" w:rsidRDefault="002C16C4" w:rsidP="002C16C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1 Apr.1472    Probate of his Will.  </w:t>
      </w:r>
      <w:proofErr w:type="gramStart"/>
      <w:r>
        <w:rPr>
          <w:rFonts w:ascii="Times New Roman" w:hAnsi="Arial Unicode MS"/>
        </w:rPr>
        <w:t>(ibid.)</w:t>
      </w:r>
      <w:proofErr w:type="gramEnd"/>
    </w:p>
    <w:p w:rsidR="002C16C4" w:rsidRDefault="002C16C4" w:rsidP="002C16C4">
      <w:pPr>
        <w:pStyle w:val="Body1"/>
        <w:rPr>
          <w:rFonts w:ascii="Times New Roman" w:hAnsi="Times New Roman"/>
        </w:rPr>
      </w:pPr>
    </w:p>
    <w:p w:rsidR="002C16C4" w:rsidRDefault="002C16C4" w:rsidP="002C16C4">
      <w:pPr>
        <w:pStyle w:val="Body1"/>
        <w:rPr>
          <w:rFonts w:ascii="Times New Roman" w:hAnsi="Times New Roman"/>
        </w:rPr>
      </w:pPr>
    </w:p>
    <w:p w:rsidR="002C16C4" w:rsidRDefault="002C16C4" w:rsidP="002C16C4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26 February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6C4" w:rsidRDefault="002C16C4" w:rsidP="00920DE3">
      <w:pPr>
        <w:spacing w:after="0" w:line="240" w:lineRule="auto"/>
      </w:pPr>
      <w:r>
        <w:separator/>
      </w:r>
    </w:p>
  </w:endnote>
  <w:endnote w:type="continuationSeparator" w:id="0">
    <w:p w:rsidR="002C16C4" w:rsidRDefault="002C16C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6C4" w:rsidRDefault="002C16C4" w:rsidP="00920DE3">
      <w:pPr>
        <w:spacing w:after="0" w:line="240" w:lineRule="auto"/>
      </w:pPr>
      <w:r>
        <w:separator/>
      </w:r>
    </w:p>
  </w:footnote>
  <w:footnote w:type="continuationSeparator" w:id="0">
    <w:p w:rsidR="002C16C4" w:rsidRDefault="002C16C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6C4"/>
    <w:rsid w:val="00120749"/>
    <w:rsid w:val="002C16C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2C16C4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2C16C4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2015-09-23T18:22:00Z</dcterms:created>
  <dcterms:modified xsi:type="dcterms:W3CDTF">2015-09-23T18:22:00Z</dcterms:modified>
</cp:coreProperties>
</file>